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AA8" w:rsidRPr="00D306BE" w:rsidRDefault="00DC6AA8" w:rsidP="00317AF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DC6AA8" w:rsidRPr="00D306BE" w:rsidRDefault="00DC6AA8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Default="00DC6AA8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</w:t>
      </w:r>
    </w:p>
    <w:p w:rsidR="00DC6AA8" w:rsidRDefault="00DC6AA8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Default="00DC6AA8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Default="00DC6AA8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Default="00DC6AA8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           </w:t>
      </w:r>
    </w:p>
    <w:p w:rsidR="00DC6AA8" w:rsidRPr="00D306BE" w:rsidRDefault="00DC6AA8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DC6AA8" w:rsidRPr="008B7A42" w:rsidRDefault="00DC6AA8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DC6AA8" w:rsidRPr="008B7A42" w:rsidRDefault="00DC6AA8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DC6AA8" w:rsidRPr="008B7A42" w:rsidRDefault="00DC6AA8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DC6AA8" w:rsidRPr="008B7A42" w:rsidRDefault="00DC6AA8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DC6AA8" w:rsidRPr="008B7A42" w:rsidRDefault="00DC6AA8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DC6AA8" w:rsidRPr="008B7A42" w:rsidRDefault="00DC6AA8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DC6AA8" w:rsidRPr="008B7A42" w:rsidRDefault="00DC6AA8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C6AA8" w:rsidRPr="008B7A42" w:rsidRDefault="00DC6AA8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DC6AA8" w:rsidRPr="008B7A42" w:rsidRDefault="00DC6AA8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DC6AA8" w:rsidRPr="008B7A42" w:rsidRDefault="00DC6AA8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Pr="008B7A42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Default="00DC6AA8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C6AA8" w:rsidRPr="008B7A42" w:rsidRDefault="00DC6AA8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DC6AA8" w:rsidRPr="008B7A42" w:rsidRDefault="00DC6AA8" w:rsidP="008B7A42">
      <w:pPr>
        <w:pStyle w:val="BodyText"/>
        <w:rPr>
          <w:sz w:val="28"/>
          <w:szCs w:val="28"/>
          <w:lang w:eastAsia="en-GB"/>
        </w:rPr>
      </w:pPr>
    </w:p>
    <w:p w:rsidR="00DC6AA8" w:rsidRPr="008B7A42" w:rsidRDefault="00DC6AA8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DC6AA8" w:rsidRPr="007D54FF" w:rsidRDefault="00DC6AA8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DC6AA8" w:rsidRPr="008B7A42" w:rsidRDefault="00DC6AA8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DC6AA8" w:rsidRPr="008B7A42" w:rsidRDefault="00DC6AA8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DC6AA8" w:rsidRPr="008B7A42" w:rsidRDefault="00DC6AA8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DC6AA8" w:rsidRPr="00893F08" w:rsidRDefault="00DC6AA8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DC6AA8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DC6AA8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DC6AA8" w:rsidRPr="008B7A42" w:rsidRDefault="00DC6AA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DC6AA8" w:rsidRPr="008B7A42" w:rsidRDefault="00DC6AA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DC6AA8" w:rsidRPr="008B7A42" w:rsidRDefault="00DC6AA8" w:rsidP="004E2E77">
      <w:pPr>
        <w:pStyle w:val="BodyText"/>
        <w:rPr>
          <w:sz w:val="28"/>
          <w:szCs w:val="28"/>
          <w:lang w:eastAsia="en-GB"/>
        </w:rPr>
      </w:pPr>
    </w:p>
    <w:p w:rsidR="00DC6AA8" w:rsidRPr="008B7A42" w:rsidRDefault="00DC6AA8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DC6AA8" w:rsidRDefault="00DC6AA8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DC6AA8" w:rsidRPr="008B7A42" w:rsidRDefault="00DC6AA8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DC6AA8" w:rsidRPr="008B7A42" w:rsidRDefault="00DC6AA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DC6AA8" w:rsidRPr="008B7A42" w:rsidRDefault="00DC6AA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Pr="008B7A42" w:rsidRDefault="00DC6AA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Pr="008B7A42" w:rsidRDefault="00DC6AA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Pr="008B7A42" w:rsidRDefault="00DC6AA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Pr="008B7A42" w:rsidRDefault="00DC6AA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Pr="008B7A42" w:rsidRDefault="00DC6AA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Pr="008B7A42" w:rsidRDefault="00DC6AA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Pr="008B7A42" w:rsidRDefault="00DC6AA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Pr="008B7A42" w:rsidRDefault="00DC6AA8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Pr="008B7A42" w:rsidRDefault="00DC6AA8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C6AA8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C6AA8" w:rsidRPr="008B7A42" w:rsidRDefault="00DC6AA8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C6AA8" w:rsidRDefault="00DC6AA8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DC6AA8" w:rsidRDefault="00DC6AA8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DC6AA8" w:rsidRPr="008B7A42" w:rsidRDefault="00DC6AA8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DC6AA8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DC6AA8" w:rsidRDefault="00DC6AA8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DC6AA8" w:rsidRPr="008B7A42" w:rsidRDefault="00DC6AA8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DC6AA8" w:rsidRPr="008B7A42" w:rsidRDefault="00DC6AA8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DC6AA8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DC6AA8" w:rsidRPr="008B7A42" w:rsidRDefault="00DC6AA8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DC6AA8" w:rsidRPr="008B7A42" w:rsidRDefault="00DC6AA8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DC6AA8" w:rsidRPr="008B7A42" w:rsidRDefault="00DC6AA8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DC6AA8" w:rsidRPr="008B7A42" w:rsidRDefault="00DC6AA8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DC6AA8" w:rsidRPr="008B7A42" w:rsidRDefault="00DC6AA8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DC6AA8" w:rsidRPr="008B7A42" w:rsidRDefault="00DC6AA8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DC6AA8" w:rsidRPr="00D16862" w:rsidRDefault="00DC6AA8" w:rsidP="001A5DDF">
      <w:pPr>
        <w:pStyle w:val="BodyText"/>
        <w:rPr>
          <w:sz w:val="28"/>
          <w:szCs w:val="28"/>
          <w:lang w:eastAsia="en-GB"/>
        </w:rPr>
      </w:pPr>
    </w:p>
    <w:p w:rsidR="00DC6AA8" w:rsidRDefault="00DC6AA8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DC6AA8" w:rsidRPr="00D16862" w:rsidRDefault="00DC6AA8" w:rsidP="008B7A42">
      <w:pPr>
        <w:pStyle w:val="BodyText"/>
        <w:rPr>
          <w:sz w:val="28"/>
          <w:szCs w:val="28"/>
          <w:lang w:eastAsia="en-GB"/>
        </w:rPr>
      </w:pPr>
    </w:p>
    <w:p w:rsidR="00DC6AA8" w:rsidRPr="008B7A42" w:rsidRDefault="00DC6AA8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DC6AA8" w:rsidRPr="008B7A42" w:rsidRDefault="00DC6AA8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DC6AA8" w:rsidRPr="008B7A42" w:rsidRDefault="00DC6AA8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5762C3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DC6AA8" w:rsidRPr="008B7A42" w:rsidRDefault="00DC6AA8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DC6AA8" w:rsidRPr="008B7A42" w:rsidRDefault="00DC6AA8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DC6AA8" w:rsidRPr="008B7A42" w:rsidRDefault="00DC6AA8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DC6AA8" w:rsidRPr="008B7A42" w:rsidRDefault="00DC6AA8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5762C3">
        <w:rPr>
          <w:noProof/>
          <w:sz w:val="28"/>
          <w:szCs w:val="28"/>
        </w:rPr>
        <w:pict>
          <v:shape id="Рисунок 11" o:spid="_x0000_i1026" type="#_x0000_t75" style="width:390.75pt;height:224.25pt;visibility:visible">
            <v:imagedata r:id="rId9" o:title=""/>
          </v:shape>
        </w:pict>
      </w:r>
    </w:p>
    <w:p w:rsidR="00DC6AA8" w:rsidRDefault="00DC6AA8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DC6AA8" w:rsidRDefault="00DC6AA8" w:rsidP="00D16862">
      <w:pPr>
        <w:pStyle w:val="BodyText"/>
        <w:rPr>
          <w:sz w:val="28"/>
          <w:szCs w:val="28"/>
          <w:lang w:val="en-US" w:eastAsia="en-GB"/>
        </w:rPr>
      </w:pPr>
    </w:p>
    <w:p w:rsidR="00DC6AA8" w:rsidRDefault="00DC6AA8" w:rsidP="00D16862">
      <w:pPr>
        <w:pStyle w:val="BodyText"/>
        <w:rPr>
          <w:sz w:val="28"/>
          <w:szCs w:val="28"/>
          <w:lang w:val="en-US" w:eastAsia="en-GB"/>
        </w:rPr>
      </w:pPr>
    </w:p>
    <w:p w:rsidR="00DC6AA8" w:rsidRPr="00DB4BEF" w:rsidRDefault="00DC6AA8" w:rsidP="00D16862">
      <w:pPr>
        <w:pStyle w:val="BodyText"/>
        <w:rPr>
          <w:sz w:val="28"/>
          <w:szCs w:val="28"/>
          <w:lang w:val="en-US" w:eastAsia="en-GB"/>
        </w:rPr>
      </w:pPr>
    </w:p>
    <w:p w:rsidR="00DC6AA8" w:rsidRDefault="00DC6AA8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DC6AA8" w:rsidRPr="00D16862" w:rsidRDefault="00DC6AA8" w:rsidP="008B7A42">
      <w:pPr>
        <w:pStyle w:val="BodyText"/>
        <w:rPr>
          <w:sz w:val="28"/>
          <w:szCs w:val="28"/>
          <w:lang w:eastAsia="en-GB"/>
        </w:rPr>
      </w:pPr>
    </w:p>
    <w:p w:rsidR="00DC6AA8" w:rsidRPr="008B7A42" w:rsidRDefault="00DC6AA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DC6AA8" w:rsidRPr="008B7A42" w:rsidRDefault="00DC6AA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DC6AA8" w:rsidRPr="008B7A42" w:rsidRDefault="00DC6AA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DC6AA8" w:rsidRPr="008B7A42" w:rsidRDefault="00DC6AA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DC6AA8" w:rsidRPr="008B7A42" w:rsidRDefault="00DC6AA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DC6AA8" w:rsidRPr="008B7A42" w:rsidRDefault="00DC6AA8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C6AA8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DC6AA8" w:rsidRPr="008B7A42" w:rsidTr="008B7A42">
        <w:trPr>
          <w:trHeight w:val="1938"/>
          <w:jc w:val="center"/>
        </w:trPr>
        <w:tc>
          <w:tcPr>
            <w:tcW w:w="4965" w:type="dxa"/>
          </w:tcPr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C6AA8" w:rsidRPr="008B7A42" w:rsidRDefault="00DC6AA8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DC6AA8" w:rsidRPr="008B7A42" w:rsidRDefault="00DC6AA8" w:rsidP="008B7A42">
      <w:pPr>
        <w:jc w:val="both"/>
        <w:rPr>
          <w:rFonts w:ascii="Times New Roman" w:hAnsi="Times New Roman"/>
          <w:sz w:val="28"/>
          <w:szCs w:val="28"/>
        </w:rPr>
      </w:pPr>
    </w:p>
    <w:p w:rsidR="00DC6AA8" w:rsidRPr="008B7A42" w:rsidRDefault="00DC6AA8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DC6AA8" w:rsidRPr="008B7A42" w:rsidRDefault="00DC6AA8" w:rsidP="001A5DDF">
      <w:pPr>
        <w:pStyle w:val="BodyText"/>
        <w:rPr>
          <w:sz w:val="28"/>
          <w:szCs w:val="28"/>
          <w:lang w:eastAsia="en-GB"/>
        </w:rPr>
      </w:pPr>
    </w:p>
    <w:sectPr w:rsidR="00DC6AA8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AA8" w:rsidRDefault="00DC6AA8">
      <w:r>
        <w:separator/>
      </w:r>
    </w:p>
  </w:endnote>
  <w:endnote w:type="continuationSeparator" w:id="0">
    <w:p w:rsidR="00DC6AA8" w:rsidRDefault="00DC6A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A8" w:rsidRPr="00572698" w:rsidRDefault="00DC6AA8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19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AA8" w:rsidRDefault="00DC6AA8">
      <w:r>
        <w:separator/>
      </w:r>
    </w:p>
  </w:footnote>
  <w:footnote w:type="continuationSeparator" w:id="0">
    <w:p w:rsidR="00DC6AA8" w:rsidRDefault="00DC6A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70794"/>
    <w:rsid w:val="00074BB2"/>
    <w:rsid w:val="000762FE"/>
    <w:rsid w:val="00086CCA"/>
    <w:rsid w:val="000940CB"/>
    <w:rsid w:val="000C4BD1"/>
    <w:rsid w:val="000C612F"/>
    <w:rsid w:val="000D0EEA"/>
    <w:rsid w:val="000D7C8F"/>
    <w:rsid w:val="000E34EB"/>
    <w:rsid w:val="000F337D"/>
    <w:rsid w:val="0010393E"/>
    <w:rsid w:val="0011186E"/>
    <w:rsid w:val="00113015"/>
    <w:rsid w:val="001157E9"/>
    <w:rsid w:val="001239C4"/>
    <w:rsid w:val="00124D1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506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C4C3B"/>
    <w:rsid w:val="002D00C0"/>
    <w:rsid w:val="002E7BF8"/>
    <w:rsid w:val="002E7F26"/>
    <w:rsid w:val="002F16D9"/>
    <w:rsid w:val="003063CC"/>
    <w:rsid w:val="00317AF6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B71AC"/>
    <w:rsid w:val="004C0221"/>
    <w:rsid w:val="004D6F0F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619BC"/>
    <w:rsid w:val="00562267"/>
    <w:rsid w:val="00572698"/>
    <w:rsid w:val="005762C3"/>
    <w:rsid w:val="005813ED"/>
    <w:rsid w:val="00594A87"/>
    <w:rsid w:val="005A481E"/>
    <w:rsid w:val="005A5445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4132A"/>
    <w:rsid w:val="006505A6"/>
    <w:rsid w:val="00693BD2"/>
    <w:rsid w:val="006D2946"/>
    <w:rsid w:val="006D4EF4"/>
    <w:rsid w:val="006F504A"/>
    <w:rsid w:val="00703DB6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439C"/>
    <w:rsid w:val="007D54FF"/>
    <w:rsid w:val="007E09E0"/>
    <w:rsid w:val="007E64E6"/>
    <w:rsid w:val="007F394F"/>
    <w:rsid w:val="008017C8"/>
    <w:rsid w:val="00835694"/>
    <w:rsid w:val="00844E63"/>
    <w:rsid w:val="008555AD"/>
    <w:rsid w:val="00863263"/>
    <w:rsid w:val="0086613A"/>
    <w:rsid w:val="00891542"/>
    <w:rsid w:val="00891BA3"/>
    <w:rsid w:val="00893F08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043D"/>
    <w:rsid w:val="00A927F1"/>
    <w:rsid w:val="00A94BBC"/>
    <w:rsid w:val="00AA4AD6"/>
    <w:rsid w:val="00AB13C8"/>
    <w:rsid w:val="00AB2B28"/>
    <w:rsid w:val="00AB5D00"/>
    <w:rsid w:val="00AB656D"/>
    <w:rsid w:val="00AC6F86"/>
    <w:rsid w:val="00AD3868"/>
    <w:rsid w:val="00AD456F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5D2D"/>
    <w:rsid w:val="00BA71B0"/>
    <w:rsid w:val="00BC22A8"/>
    <w:rsid w:val="00BC359F"/>
    <w:rsid w:val="00BC5EE9"/>
    <w:rsid w:val="00BD5F5A"/>
    <w:rsid w:val="00BD7793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D4D8F"/>
    <w:rsid w:val="00CE6A38"/>
    <w:rsid w:val="00CF3069"/>
    <w:rsid w:val="00CF60E2"/>
    <w:rsid w:val="00D01AC3"/>
    <w:rsid w:val="00D07D4C"/>
    <w:rsid w:val="00D16862"/>
    <w:rsid w:val="00D306BE"/>
    <w:rsid w:val="00D32492"/>
    <w:rsid w:val="00D329C7"/>
    <w:rsid w:val="00D335D6"/>
    <w:rsid w:val="00D33924"/>
    <w:rsid w:val="00D34140"/>
    <w:rsid w:val="00D3545F"/>
    <w:rsid w:val="00D3592B"/>
    <w:rsid w:val="00D36D9B"/>
    <w:rsid w:val="00D4289C"/>
    <w:rsid w:val="00D64275"/>
    <w:rsid w:val="00D646ED"/>
    <w:rsid w:val="00D64765"/>
    <w:rsid w:val="00D67596"/>
    <w:rsid w:val="00D7107A"/>
    <w:rsid w:val="00D74D39"/>
    <w:rsid w:val="00D7669D"/>
    <w:rsid w:val="00D76C5C"/>
    <w:rsid w:val="00D77173"/>
    <w:rsid w:val="00D87F75"/>
    <w:rsid w:val="00D96703"/>
    <w:rsid w:val="00DB0448"/>
    <w:rsid w:val="00DB2982"/>
    <w:rsid w:val="00DB4BEF"/>
    <w:rsid w:val="00DB7FC4"/>
    <w:rsid w:val="00DC6AA8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54E81"/>
    <w:rsid w:val="00F6085A"/>
    <w:rsid w:val="00F655B7"/>
    <w:rsid w:val="00F7058F"/>
    <w:rsid w:val="00F770B7"/>
    <w:rsid w:val="00F82B44"/>
    <w:rsid w:val="00F83A52"/>
    <w:rsid w:val="00F84329"/>
    <w:rsid w:val="00F85E77"/>
    <w:rsid w:val="00F86CC3"/>
    <w:rsid w:val="00F94944"/>
    <w:rsid w:val="00F96293"/>
    <w:rsid w:val="00FB66D2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2587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2592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2591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2588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258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259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2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2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2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2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2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62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21</Pages>
  <Words>3324</Words>
  <Characters>18953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105</cp:revision>
  <cp:lastPrinted>2012-01-25T09:11:00Z</cp:lastPrinted>
  <dcterms:created xsi:type="dcterms:W3CDTF">2012-01-25T11:37:00Z</dcterms:created>
  <dcterms:modified xsi:type="dcterms:W3CDTF">2013-01-21T15:13:00Z</dcterms:modified>
</cp:coreProperties>
</file>